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40BBD" w14:textId="77777777" w:rsidR="00094CEF" w:rsidRDefault="00094CEF" w:rsidP="00094CE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LATHBURY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fl.1460)</w:t>
      </w:r>
    </w:p>
    <w:p w14:paraId="6D032521" w14:textId="77777777" w:rsidR="00094CEF" w:rsidRDefault="00094CEF" w:rsidP="00094CE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Bowyer.</w:t>
      </w:r>
    </w:p>
    <w:p w14:paraId="2CB44A2B" w14:textId="77777777" w:rsidR="00094CEF" w:rsidRDefault="00094CEF" w:rsidP="00094CEF">
      <w:pPr>
        <w:pStyle w:val="NoSpacing"/>
        <w:rPr>
          <w:rFonts w:cs="Times New Roman"/>
          <w:szCs w:val="24"/>
        </w:rPr>
      </w:pPr>
    </w:p>
    <w:p w14:paraId="1B8E0BBF" w14:textId="77777777" w:rsidR="00094CEF" w:rsidRDefault="00094CEF" w:rsidP="00094CEF">
      <w:pPr>
        <w:pStyle w:val="NoSpacing"/>
        <w:rPr>
          <w:rFonts w:cs="Times New Roman"/>
          <w:szCs w:val="24"/>
        </w:rPr>
      </w:pPr>
    </w:p>
    <w:p w14:paraId="336553BD" w14:textId="77777777" w:rsidR="00094CEF" w:rsidRDefault="00094CEF" w:rsidP="00094CE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1460</w:t>
      </w:r>
      <w:r>
        <w:rPr>
          <w:rFonts w:cs="Times New Roman"/>
          <w:szCs w:val="24"/>
        </w:rPr>
        <w:tab/>
        <w:t>Willliam Barly of Norwich, merchant(q.v.), brought a plaint of debt against</w:t>
      </w:r>
    </w:p>
    <w:p w14:paraId="514A39B9" w14:textId="77777777" w:rsidR="00094CEF" w:rsidRDefault="00094CEF" w:rsidP="00094CE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him.</w:t>
      </w:r>
    </w:p>
    <w:p w14:paraId="279553A9" w14:textId="77777777" w:rsidR="00094CEF" w:rsidRDefault="00094CEF" w:rsidP="00094CE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FF7B84">
          <w:rPr>
            <w:rStyle w:val="Hyperlink"/>
            <w:rFonts w:cs="Times New Roman"/>
            <w:szCs w:val="24"/>
          </w:rPr>
          <w:t>http://aalt.law.uh.edu/Indices/CP40Indices/CP40no796/CP40no796Pl.htm</w:t>
        </w:r>
      </w:hyperlink>
      <w:r>
        <w:rPr>
          <w:rFonts w:cs="Times New Roman"/>
          <w:szCs w:val="24"/>
        </w:rPr>
        <w:t xml:space="preserve"> )</w:t>
      </w:r>
    </w:p>
    <w:p w14:paraId="26B751FD" w14:textId="77777777" w:rsidR="00094CEF" w:rsidRDefault="00094CEF" w:rsidP="00094CEF">
      <w:pPr>
        <w:pStyle w:val="NoSpacing"/>
        <w:rPr>
          <w:rFonts w:cs="Times New Roman"/>
          <w:szCs w:val="24"/>
        </w:rPr>
      </w:pPr>
    </w:p>
    <w:p w14:paraId="61D11759" w14:textId="77777777" w:rsidR="00094CEF" w:rsidRDefault="00094CEF" w:rsidP="00094CEF">
      <w:pPr>
        <w:pStyle w:val="NoSpacing"/>
        <w:rPr>
          <w:rFonts w:cs="Times New Roman"/>
          <w:szCs w:val="24"/>
        </w:rPr>
      </w:pPr>
    </w:p>
    <w:p w14:paraId="2D799344" w14:textId="77777777" w:rsidR="00094CEF" w:rsidRDefault="00094CEF" w:rsidP="00094CE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January 2025</w:t>
      </w:r>
    </w:p>
    <w:p w14:paraId="6674B08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CCCBA" w14:textId="77777777" w:rsidR="00094CEF" w:rsidRDefault="00094CEF" w:rsidP="009139A6">
      <w:r>
        <w:separator/>
      </w:r>
    </w:p>
  </w:endnote>
  <w:endnote w:type="continuationSeparator" w:id="0">
    <w:p w14:paraId="1448A514" w14:textId="77777777" w:rsidR="00094CEF" w:rsidRDefault="00094CE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38A7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CF3A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CD6D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136E7" w14:textId="77777777" w:rsidR="00094CEF" w:rsidRDefault="00094CEF" w:rsidP="009139A6">
      <w:r>
        <w:separator/>
      </w:r>
    </w:p>
  </w:footnote>
  <w:footnote w:type="continuationSeparator" w:id="0">
    <w:p w14:paraId="653C3990" w14:textId="77777777" w:rsidR="00094CEF" w:rsidRDefault="00094CE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F776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6509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1F6A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CEF"/>
    <w:rsid w:val="000666E0"/>
    <w:rsid w:val="00094CEF"/>
    <w:rsid w:val="002510B7"/>
    <w:rsid w:val="00270799"/>
    <w:rsid w:val="002A0C9A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83FEC6"/>
  <w15:chartTrackingRefBased/>
  <w15:docId w15:val="{FC067724-BB24-477B-B05F-7FC65084B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94CE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96/CP40no796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2025-01-15T20:23:00Z</dcterms:created>
  <dcterms:modified xsi:type="dcterms:W3CDTF">2025-01-15T20:26:00Z</dcterms:modified>
</cp:coreProperties>
</file>